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217FC" w14:textId="1AF5485B" w:rsidR="00424A5A" w:rsidRDefault="00012B83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44FE4CB7" wp14:editId="5D226756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6F2439" w14:textId="77777777" w:rsidR="00424A5A" w:rsidRDefault="00424A5A"/>
    <w:p w14:paraId="41CD53FB" w14:textId="77777777" w:rsidR="00424A5A" w:rsidRDefault="00424A5A" w:rsidP="00424A5A"/>
    <w:p w14:paraId="7D1BA3A4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E33BEA" w14:paraId="4ABD79C9" w14:textId="77777777">
        <w:tc>
          <w:tcPr>
            <w:tcW w:w="1080" w:type="dxa"/>
            <w:vAlign w:val="center"/>
          </w:tcPr>
          <w:p w14:paraId="2861B427" w14:textId="77777777" w:rsidR="00424A5A" w:rsidRPr="00E33BE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47491376" w14:textId="7D2674DE" w:rsidR="00424A5A" w:rsidRPr="00E33BEA" w:rsidRDefault="00012B83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8E48FE" w:rsidRPr="00E33BEA">
              <w:rPr>
                <w:rFonts w:ascii="Arial" w:hAnsi="Arial" w:cs="Arial"/>
                <w:color w:val="0000FF"/>
                <w:sz w:val="16"/>
                <w:szCs w:val="16"/>
              </w:rPr>
              <w:t>6/</w:t>
            </w: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>202</w:t>
            </w:r>
            <w:r w:rsidR="008E48FE" w:rsidRPr="00E33BEA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="00E33BEA">
              <w:rPr>
                <w:rFonts w:ascii="Arial" w:hAnsi="Arial" w:cs="Arial"/>
                <w:color w:val="0000FF"/>
                <w:sz w:val="16"/>
                <w:szCs w:val="16"/>
              </w:rPr>
              <w:t>-0</w:t>
            </w:r>
            <w:r w:rsidR="00EE5F66"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1080" w:type="dxa"/>
            <w:vAlign w:val="center"/>
          </w:tcPr>
          <w:p w14:paraId="597C60CB" w14:textId="77777777" w:rsidR="00424A5A" w:rsidRPr="00E33BEA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39A3E2A" w14:textId="77777777" w:rsidR="00424A5A" w:rsidRPr="00E33BE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33BEA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E33BEA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1F4F92BF" w14:textId="6A6CF947" w:rsidR="00424A5A" w:rsidRPr="00E33BEA" w:rsidRDefault="008E48FE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 xml:space="preserve">A-3/26 S   </w:t>
            </w:r>
          </w:p>
        </w:tc>
      </w:tr>
      <w:tr w:rsidR="00424A5A" w:rsidRPr="00E33BEA" w14:paraId="43DF6573" w14:textId="77777777">
        <w:tc>
          <w:tcPr>
            <w:tcW w:w="1080" w:type="dxa"/>
            <w:vAlign w:val="center"/>
          </w:tcPr>
          <w:p w14:paraId="61F5EA09" w14:textId="77777777" w:rsidR="00424A5A" w:rsidRPr="00E33BE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32204931" w14:textId="26D24B88" w:rsidR="00424A5A" w:rsidRPr="00E33BEA" w:rsidRDefault="007C7712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 xml:space="preserve"> </w:t>
            </w:r>
            <w:proofErr w:type="gramStart"/>
            <w:r w:rsidR="00EE5F66">
              <w:rPr>
                <w:rFonts w:ascii="Arial" w:hAnsi="Arial" w:cs="Arial"/>
                <w:color w:val="0000FF"/>
                <w:sz w:val="16"/>
                <w:szCs w:val="16"/>
              </w:rPr>
              <w:t>26</w:t>
            </w:r>
            <w:r w:rsidR="006663DA" w:rsidRPr="00E33BEA">
              <w:rPr>
                <w:rFonts w:ascii="Arial" w:hAnsi="Arial" w:cs="Arial"/>
                <w:color w:val="0000FF"/>
                <w:sz w:val="16"/>
                <w:szCs w:val="16"/>
              </w:rPr>
              <w:t>.3.2026</w:t>
            </w:r>
            <w:proofErr w:type="gramEnd"/>
          </w:p>
        </w:tc>
        <w:tc>
          <w:tcPr>
            <w:tcW w:w="1080" w:type="dxa"/>
            <w:vAlign w:val="center"/>
          </w:tcPr>
          <w:p w14:paraId="1BA4A230" w14:textId="77777777" w:rsidR="00424A5A" w:rsidRPr="00E33BEA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5EEC68F" w14:textId="77777777" w:rsidR="00424A5A" w:rsidRPr="00E33BE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04441B7E" w14:textId="71A41519" w:rsidR="00424A5A" w:rsidRPr="00E33BEA" w:rsidRDefault="008E48FE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>2431-26-300033/0</w:t>
            </w:r>
          </w:p>
        </w:tc>
      </w:tr>
    </w:tbl>
    <w:p w14:paraId="6C43BADA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7D64215F" w14:textId="77777777" w:rsidR="00424A5A" w:rsidRDefault="00424A5A"/>
    <w:p w14:paraId="06368F10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761B1CFF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93447B8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3EC90622" w14:textId="77777777">
        <w:tc>
          <w:tcPr>
            <w:tcW w:w="9288" w:type="dxa"/>
          </w:tcPr>
          <w:p w14:paraId="35B012AB" w14:textId="7113EDEC" w:rsidR="00556816" w:rsidRPr="00F71733" w:rsidRDefault="008E48FE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 w:rsidRPr="008E48FE">
              <w:rPr>
                <w:rFonts w:ascii="Tahoma" w:hAnsi="Tahoma" w:cs="Tahoma"/>
                <w:b/>
                <w:sz w:val="22"/>
              </w:rPr>
              <w:t xml:space="preserve">Izdelava projektne dokumentacije za nadgradnjo dela progovnega odseka Borovnica - Verd na železniški progi št. 50 od km 592+750 </w:t>
            </w:r>
            <w:proofErr w:type="gramStart"/>
            <w:r w:rsidRPr="008E48FE">
              <w:rPr>
                <w:rFonts w:ascii="Tahoma" w:hAnsi="Tahoma" w:cs="Tahoma"/>
                <w:b/>
                <w:sz w:val="22"/>
              </w:rPr>
              <w:t>do</w:t>
            </w:r>
            <w:proofErr w:type="gramEnd"/>
            <w:r w:rsidRPr="008E48FE">
              <w:rPr>
                <w:rFonts w:ascii="Tahoma" w:hAnsi="Tahoma" w:cs="Tahoma"/>
                <w:b/>
                <w:sz w:val="22"/>
              </w:rPr>
              <w:t xml:space="preserve"> km 594+800</w:t>
            </w:r>
          </w:p>
        </w:tc>
      </w:tr>
    </w:tbl>
    <w:p w14:paraId="40FD224A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4A1945DA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6999549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0D00EA3D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7726DC08" w14:textId="079BB63D" w:rsidR="00556816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p w14:paraId="7BAAFCAD" w14:textId="5A6703AE" w:rsidR="008E48FE" w:rsidRDefault="008E48FE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</w:p>
    <w:tbl>
      <w:tblPr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6"/>
      </w:tblGrid>
      <w:tr w:rsidR="00556816" w:rsidRPr="00F71733" w14:paraId="6A6D0181" w14:textId="77777777" w:rsidTr="008E48FE">
        <w:trPr>
          <w:trHeight w:val="2821"/>
        </w:trPr>
        <w:tc>
          <w:tcPr>
            <w:tcW w:w="10216" w:type="dxa"/>
          </w:tcPr>
          <w:p w14:paraId="44E0983D" w14:textId="77777777" w:rsidR="00556816" w:rsidRPr="00012B83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07554AD6" w14:textId="2287CBEB" w:rsidR="00EE5F66" w:rsidRPr="00F2154E" w:rsidRDefault="00EE5F66" w:rsidP="00EE5F6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F2154E">
              <w:rPr>
                <w:rFonts w:ascii="Tahoma" w:hAnsi="Tahoma" w:cs="Tahoma"/>
                <w:bCs/>
                <w:szCs w:val="20"/>
              </w:rPr>
              <w:t xml:space="preserve">Naročnik spreminja 1. točko navodil za pripravo ponudbe v delu, kjer je naveden datum za oddajo </w:t>
            </w:r>
            <w:r>
              <w:rPr>
                <w:rFonts w:ascii="Tahoma" w:hAnsi="Tahoma" w:cs="Tahoma"/>
                <w:bCs/>
                <w:szCs w:val="20"/>
              </w:rPr>
              <w:t xml:space="preserve">ter </w:t>
            </w:r>
            <w:r w:rsidRPr="00F2154E">
              <w:rPr>
                <w:rFonts w:ascii="Tahoma" w:hAnsi="Tahoma" w:cs="Tahoma"/>
                <w:bCs/>
                <w:szCs w:val="20"/>
              </w:rPr>
              <w:t xml:space="preserve">odpiranje ponudb, tako da se glasi: </w:t>
            </w:r>
          </w:p>
          <w:p w14:paraId="6E24B54D" w14:textId="77777777" w:rsidR="00EE5F66" w:rsidRPr="00F2154E" w:rsidRDefault="00EE5F66" w:rsidP="00EE5F6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tbl>
            <w:tblPr>
              <w:tblW w:w="9356" w:type="dxa"/>
              <w:tblInd w:w="10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4"/>
              <w:gridCol w:w="1559"/>
              <w:gridCol w:w="1701"/>
              <w:gridCol w:w="3402"/>
            </w:tblGrid>
            <w:tr w:rsidR="00EE5F66" w:rsidRPr="00F2154E" w14:paraId="632FB732" w14:textId="77777777" w:rsidTr="008C381F">
              <w:trPr>
                <w:cantSplit/>
              </w:trPr>
              <w:tc>
                <w:tcPr>
                  <w:tcW w:w="2694" w:type="dxa"/>
                </w:tcPr>
                <w:p w14:paraId="65221A3F" w14:textId="77777777" w:rsidR="00EE5F66" w:rsidRPr="00F2154E" w:rsidRDefault="00EE5F66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 xml:space="preserve">Oddaja ponudb </w:t>
                  </w:r>
                  <w:r w:rsidRPr="00F2154E">
                    <w:rPr>
                      <w:rFonts w:ascii="Tahoma" w:hAnsi="Tahoma" w:cs="Tahoma"/>
                      <w:sz w:val="20"/>
                    </w:rPr>
                    <w:br/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6855C125" w14:textId="5480A70A" w:rsidR="00EE5F66" w:rsidRPr="00F2154E" w:rsidRDefault="00EE5F66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0"/>
                    </w:rPr>
                    <w:t>30</w:t>
                  </w:r>
                  <w:r>
                    <w:rPr>
                      <w:rFonts w:ascii="Tahoma" w:hAnsi="Tahoma" w:cs="Tahoma"/>
                      <w:sz w:val="20"/>
                    </w:rPr>
                    <w:t>.4.2026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3CDF959D" w14:textId="77777777" w:rsidR="00EE5F66" w:rsidRPr="00F2154E" w:rsidRDefault="00EE5F66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>09:00</w:t>
                  </w:r>
                </w:p>
              </w:tc>
              <w:tc>
                <w:tcPr>
                  <w:tcW w:w="3402" w:type="dxa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14:paraId="687B7476" w14:textId="77777777" w:rsidR="00EE5F66" w:rsidRPr="00F2154E" w:rsidRDefault="00EE5F66" w:rsidP="00EE5F66">
                  <w:pPr>
                    <w:spacing w:before="60" w:after="60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>Informacijski sistem e-JN</w:t>
                  </w:r>
                </w:p>
              </w:tc>
            </w:tr>
            <w:tr w:rsidR="00EE5F66" w:rsidRPr="00F2154E" w14:paraId="23465B7A" w14:textId="77777777" w:rsidTr="008C381F">
              <w:trPr>
                <w:cantSplit/>
              </w:trPr>
              <w:tc>
                <w:tcPr>
                  <w:tcW w:w="2694" w:type="dxa"/>
                </w:tcPr>
                <w:p w14:paraId="3893DB52" w14:textId="77777777" w:rsidR="00EE5F66" w:rsidRPr="00F2154E" w:rsidRDefault="00EE5F66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 xml:space="preserve">Odpiranje ponudb </w:t>
                  </w:r>
                  <w:r w:rsidRPr="00F2154E">
                    <w:rPr>
                      <w:rFonts w:ascii="Tahoma" w:hAnsi="Tahoma" w:cs="Tahoma"/>
                      <w:sz w:val="20"/>
                    </w:rPr>
                    <w:br/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1B51B0AF" w14:textId="5EF265FE" w:rsidR="00EE5F66" w:rsidRPr="00F2154E" w:rsidRDefault="00EE5F66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0"/>
                    </w:rPr>
                    <w:t>30</w:t>
                  </w:r>
                  <w:r>
                    <w:rPr>
                      <w:rFonts w:ascii="Tahoma" w:hAnsi="Tahoma" w:cs="Tahoma"/>
                      <w:sz w:val="20"/>
                    </w:rPr>
                    <w:t>.4.2026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27F3DF86" w14:textId="0C23E028" w:rsidR="00EE5F66" w:rsidRPr="00F2154E" w:rsidRDefault="00EE5F66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>11</w:t>
                  </w:r>
                  <w:r w:rsidRPr="00F2154E">
                    <w:rPr>
                      <w:rFonts w:ascii="Tahoma" w:hAnsi="Tahoma" w:cs="Tahoma"/>
                      <w:sz w:val="20"/>
                    </w:rPr>
                    <w:t>:00</w:t>
                  </w:r>
                </w:p>
              </w:tc>
              <w:tc>
                <w:tcPr>
                  <w:tcW w:w="3402" w:type="dxa"/>
                  <w:vMerge/>
                  <w:vAlign w:val="center"/>
                </w:tcPr>
                <w:p w14:paraId="51D2E920" w14:textId="77777777" w:rsidR="00EE5F66" w:rsidRPr="00F2154E" w:rsidRDefault="00EE5F66" w:rsidP="00EE5F66">
                  <w:pPr>
                    <w:spacing w:before="60" w:after="60"/>
                    <w:rPr>
                      <w:rFonts w:ascii="Tahoma" w:hAnsi="Tahoma" w:cs="Tahoma"/>
                      <w:sz w:val="20"/>
                    </w:rPr>
                  </w:pPr>
                </w:p>
              </w:tc>
            </w:tr>
          </w:tbl>
          <w:p w14:paraId="5D300B8B" w14:textId="77777777" w:rsidR="00EE5F66" w:rsidRPr="00F2154E" w:rsidRDefault="00EE5F66" w:rsidP="00EE5F6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28D40FC0" w14:textId="7CDABDE6" w:rsidR="007D4304" w:rsidRPr="00012B83" w:rsidRDefault="007D4304" w:rsidP="00EE5F66">
            <w:pPr>
              <w:pStyle w:val="Telobesedila2"/>
              <w:widowControl w:val="0"/>
              <w:spacing w:line="254" w:lineRule="atLeast"/>
              <w:ind w:left="108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14:paraId="72DF9A03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0724515D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17522265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</w:t>
      </w:r>
      <w:proofErr w:type="gramStart"/>
      <w:r w:rsidR="00556816" w:rsidRPr="00F71733">
        <w:rPr>
          <w:rFonts w:ascii="Tahoma" w:hAnsi="Tahoma" w:cs="Tahoma"/>
          <w:sz w:val="22"/>
          <w:szCs w:val="22"/>
        </w:rPr>
        <w:t>potrebno</w:t>
      </w:r>
      <w:proofErr w:type="gramEnd"/>
      <w:r w:rsidR="00556816" w:rsidRPr="00F71733">
        <w:rPr>
          <w:rFonts w:ascii="Tahoma" w:hAnsi="Tahoma" w:cs="Tahoma"/>
          <w:sz w:val="22"/>
          <w:szCs w:val="22"/>
        </w:rPr>
        <w:t xml:space="preserve">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F269B" w14:textId="77777777" w:rsidR="00A90998" w:rsidRDefault="00A90998">
      <w:r>
        <w:separator/>
      </w:r>
    </w:p>
  </w:endnote>
  <w:endnote w:type="continuationSeparator" w:id="0">
    <w:p w14:paraId="3A1BA3C5" w14:textId="77777777" w:rsidR="00A90998" w:rsidRDefault="00A90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29596" w14:textId="77777777" w:rsidR="00012B83" w:rsidRDefault="00012B8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A12FB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6270985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22F7188D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C75AC3D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95DAA41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9595076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proofErr w:type="gramStart"/>
          <w:r>
            <w:rPr>
              <w:rFonts w:ascii="Arial" w:hAnsi="Arial"/>
              <w:sz w:val="16"/>
            </w:rPr>
            <w:t>stran</w:t>
          </w:r>
          <w:proofErr w:type="gramEnd"/>
          <w:r>
            <w:rPr>
              <w:rFonts w:ascii="Arial" w:hAnsi="Arial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1490CA13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11A50289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D98A0" w14:textId="587447EF" w:rsidR="00A17575" w:rsidRDefault="00A17575" w:rsidP="002507C2">
    <w:pPr>
      <w:pStyle w:val="Noga"/>
      <w:ind w:firstLine="540"/>
    </w:pPr>
    <w:r>
      <w:t xml:space="preserve">  </w:t>
    </w:r>
    <w:r w:rsidR="00012B83" w:rsidRPr="00643501">
      <w:rPr>
        <w:noProof/>
        <w:lang w:eastAsia="sl-SI"/>
      </w:rPr>
      <w:drawing>
        <wp:inline distT="0" distB="0" distL="0" distR="0" wp14:anchorId="50A4A491" wp14:editId="775023A4">
          <wp:extent cx="540385" cy="43370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12B83" w:rsidRPr="00643501">
      <w:rPr>
        <w:noProof/>
        <w:lang w:eastAsia="sl-SI"/>
      </w:rPr>
      <w:drawing>
        <wp:inline distT="0" distB="0" distL="0" distR="0" wp14:anchorId="574A2059" wp14:editId="5CA3CE78">
          <wp:extent cx="433705" cy="43370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12B83" w:rsidRPr="00CF74F9">
      <w:rPr>
        <w:noProof/>
        <w:lang w:eastAsia="sl-SI"/>
      </w:rPr>
      <w:drawing>
        <wp:inline distT="0" distB="0" distL="0" distR="0" wp14:anchorId="51C7CFB9" wp14:editId="0FC28275">
          <wp:extent cx="2339340" cy="33845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340" cy="338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5C4F20C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DB096" w14:textId="77777777" w:rsidR="00A90998" w:rsidRDefault="00A90998">
      <w:r>
        <w:separator/>
      </w:r>
    </w:p>
  </w:footnote>
  <w:footnote w:type="continuationSeparator" w:id="0">
    <w:p w14:paraId="66CDCE72" w14:textId="77777777" w:rsidR="00A90998" w:rsidRDefault="00A90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D1A41" w14:textId="77777777" w:rsidR="00012B83" w:rsidRDefault="00012B8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4F80" w14:textId="77777777" w:rsidR="00012B83" w:rsidRDefault="00012B8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618EC" w14:textId="77777777" w:rsidR="00012B83" w:rsidRDefault="00012B8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4FA52F2"/>
    <w:multiLevelType w:val="hybridMultilevel"/>
    <w:tmpl w:val="579EB034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537A2B2A"/>
    <w:multiLevelType w:val="hybridMultilevel"/>
    <w:tmpl w:val="507AEA20"/>
    <w:lvl w:ilvl="0" w:tplc="69AEAD8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8286E"/>
    <w:multiLevelType w:val="hybridMultilevel"/>
    <w:tmpl w:val="5EF8EF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9"/>
  </w:num>
  <w:num w:numId="4">
    <w:abstractNumId w:val="6"/>
  </w:num>
  <w:num w:numId="5">
    <w:abstractNumId w:val="15"/>
  </w:num>
  <w:num w:numId="6">
    <w:abstractNumId w:val="18"/>
  </w:num>
  <w:num w:numId="7">
    <w:abstractNumId w:val="13"/>
  </w:num>
  <w:num w:numId="8">
    <w:abstractNumId w:val="4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17"/>
  </w:num>
  <w:num w:numId="19">
    <w:abstractNumId w:val="7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B83"/>
    <w:rsid w:val="00012B83"/>
    <w:rsid w:val="000646A9"/>
    <w:rsid w:val="000E5114"/>
    <w:rsid w:val="001836BB"/>
    <w:rsid w:val="001847D1"/>
    <w:rsid w:val="00211782"/>
    <w:rsid w:val="002122A2"/>
    <w:rsid w:val="002507C2"/>
    <w:rsid w:val="00297740"/>
    <w:rsid w:val="002B10C8"/>
    <w:rsid w:val="002E4CB5"/>
    <w:rsid w:val="003133A6"/>
    <w:rsid w:val="003F78EB"/>
    <w:rsid w:val="00401F0C"/>
    <w:rsid w:val="00424A5A"/>
    <w:rsid w:val="004B34B5"/>
    <w:rsid w:val="004C12BF"/>
    <w:rsid w:val="004F324C"/>
    <w:rsid w:val="00556816"/>
    <w:rsid w:val="00590B82"/>
    <w:rsid w:val="005B3896"/>
    <w:rsid w:val="00637BE6"/>
    <w:rsid w:val="006663DA"/>
    <w:rsid w:val="006918B5"/>
    <w:rsid w:val="00693961"/>
    <w:rsid w:val="00707424"/>
    <w:rsid w:val="007C7712"/>
    <w:rsid w:val="007D4304"/>
    <w:rsid w:val="008152FD"/>
    <w:rsid w:val="00821222"/>
    <w:rsid w:val="0082610F"/>
    <w:rsid w:val="00872507"/>
    <w:rsid w:val="00876618"/>
    <w:rsid w:val="00886791"/>
    <w:rsid w:val="008E48FE"/>
    <w:rsid w:val="008F314A"/>
    <w:rsid w:val="009C66BB"/>
    <w:rsid w:val="00A05C73"/>
    <w:rsid w:val="00A17575"/>
    <w:rsid w:val="00A60DAA"/>
    <w:rsid w:val="00A6626B"/>
    <w:rsid w:val="00A90998"/>
    <w:rsid w:val="00AA0E65"/>
    <w:rsid w:val="00AB6E6C"/>
    <w:rsid w:val="00B02846"/>
    <w:rsid w:val="00B0484A"/>
    <w:rsid w:val="00B05C73"/>
    <w:rsid w:val="00B356FE"/>
    <w:rsid w:val="00B56E26"/>
    <w:rsid w:val="00BA38BA"/>
    <w:rsid w:val="00BB6B41"/>
    <w:rsid w:val="00BC0DA7"/>
    <w:rsid w:val="00BC5F61"/>
    <w:rsid w:val="00D17E97"/>
    <w:rsid w:val="00D75C01"/>
    <w:rsid w:val="00DF66B9"/>
    <w:rsid w:val="00E33BEA"/>
    <w:rsid w:val="00E51016"/>
    <w:rsid w:val="00E72641"/>
    <w:rsid w:val="00E9304A"/>
    <w:rsid w:val="00EB24F7"/>
    <w:rsid w:val="00EB3B49"/>
    <w:rsid w:val="00EC121E"/>
    <w:rsid w:val="00EE5F66"/>
    <w:rsid w:val="00F15626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8A4CAB"/>
  <w15:chartTrackingRefBased/>
  <w15:docId w15:val="{9AB020BA-22B0-4761-97B7-B5E44F7E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table" w:styleId="Tabelamrea">
    <w:name w:val="Table Grid"/>
    <w:basedOn w:val="Navadnatabela"/>
    <w:rsid w:val="007C7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B0484A"/>
    <w:pPr>
      <w:ind w:left="720"/>
      <w:contextualSpacing/>
      <w:jc w:val="both"/>
    </w:pPr>
    <w:rPr>
      <w:rFonts w:eastAsia="Calibri"/>
      <w:i/>
      <w:szCs w:val="22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B0484A"/>
    <w:rPr>
      <w:rFonts w:eastAsia="Calibri"/>
      <w:i/>
      <w:sz w:val="24"/>
      <w:szCs w:val="22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707424"/>
    <w:rPr>
      <w:rFonts w:ascii="Arial" w:hAnsi="Arial"/>
      <w:szCs w:val="24"/>
      <w:lang w:eastAsia="en-US"/>
    </w:rPr>
  </w:style>
  <w:style w:type="paragraph" w:styleId="Revizija">
    <w:name w:val="Revision"/>
    <w:hidden/>
    <w:uiPriority w:val="99"/>
    <w:semiHidden/>
    <w:rsid w:val="008E48F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</TotalTime>
  <Pages>1</Pages>
  <Words>106</Words>
  <Characters>708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SBrodt</cp:lastModifiedBy>
  <cp:revision>3</cp:revision>
  <cp:lastPrinted>2026-03-26T08:10:00Z</cp:lastPrinted>
  <dcterms:created xsi:type="dcterms:W3CDTF">2026-03-26T08:09:00Z</dcterms:created>
  <dcterms:modified xsi:type="dcterms:W3CDTF">2026-03-26T08:10:00Z</dcterms:modified>
</cp:coreProperties>
</file>